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C127B" w:rsidRDefault="000C127B" w:rsidP="000C127B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William WARKOPE</w:t>
      </w:r>
      <w:r>
        <w:t xml:space="preserve">   </w:t>
      </w:r>
      <w:proofErr w:type="gramStart"/>
      <w:r>
        <w:t xml:space="preserve">   (</w:t>
      </w:r>
      <w:proofErr w:type="gramEnd"/>
      <w:r>
        <w:t>fl.1497)</w:t>
      </w:r>
    </w:p>
    <w:p w:rsidR="000C127B" w:rsidRDefault="000C127B" w:rsidP="000C127B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 xml:space="preserve">of </w:t>
      </w:r>
      <w:proofErr w:type="spellStart"/>
      <w:r>
        <w:t>Chartham</w:t>
      </w:r>
      <w:proofErr w:type="spellEnd"/>
      <w:r>
        <w:t>, Kent.</w:t>
      </w:r>
    </w:p>
    <w:p w:rsidR="000C127B" w:rsidRDefault="000C127B" w:rsidP="000C127B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0C127B" w:rsidRDefault="000C127B" w:rsidP="000C127B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0C127B" w:rsidRDefault="000C127B" w:rsidP="000C127B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ab/>
        <w:t>1497</w:t>
      </w:r>
      <w:r>
        <w:tab/>
        <w:t>He made his Will.   (Plomer p.491)</w:t>
      </w:r>
    </w:p>
    <w:p w:rsidR="000C127B" w:rsidRDefault="000C127B" w:rsidP="000C127B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0C127B" w:rsidRDefault="000C127B" w:rsidP="000C127B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0C127B" w:rsidRDefault="000C127B" w:rsidP="000C127B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4 December 2017</w:t>
      </w:r>
    </w:p>
    <w:p w:rsidR="006B2F86" w:rsidRPr="00E71FC3" w:rsidRDefault="000C127B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C127B" w:rsidRDefault="000C127B" w:rsidP="00E71FC3">
      <w:pPr>
        <w:spacing w:after="0" w:line="240" w:lineRule="auto"/>
      </w:pPr>
      <w:r>
        <w:separator/>
      </w:r>
    </w:p>
  </w:endnote>
  <w:endnote w:type="continuationSeparator" w:id="0">
    <w:p w:rsidR="000C127B" w:rsidRDefault="000C127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C127B" w:rsidRDefault="000C127B" w:rsidP="00E71FC3">
      <w:pPr>
        <w:spacing w:after="0" w:line="240" w:lineRule="auto"/>
      </w:pPr>
      <w:r>
        <w:separator/>
      </w:r>
    </w:p>
  </w:footnote>
  <w:footnote w:type="continuationSeparator" w:id="0">
    <w:p w:rsidR="000C127B" w:rsidRDefault="000C127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127B"/>
    <w:rsid w:val="000C127B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031FB49-7765-435F-8FD4-B2ED4A7999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16</Words>
  <Characters>96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2017-12-08T22:03:00Z</dcterms:created>
  <dcterms:modified xsi:type="dcterms:W3CDTF">2017-12-08T22:05:00Z</dcterms:modified>
</cp:coreProperties>
</file>